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30-72-F18/26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Fröndenberg: Inklusionsspielplatz Hindenburghain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30-72-F18/26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